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45B" w:rsidRDefault="00A8245B" w:rsidP="00A824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MEDE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A8245B" w:rsidRDefault="00A8245B" w:rsidP="00A824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A8245B" w:rsidRDefault="00A8245B" w:rsidP="00A824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245B" w:rsidRDefault="00A8245B" w:rsidP="00A824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245B" w:rsidRDefault="00A8245B" w:rsidP="00A824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Kingsbridge by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Bisho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8245B" w:rsidRDefault="00A8245B" w:rsidP="00A824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p.95)</w:t>
      </w:r>
    </w:p>
    <w:p w:rsidR="00A8245B" w:rsidRDefault="00A8245B" w:rsidP="00A824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245B" w:rsidRDefault="00A8245B" w:rsidP="00A824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245B" w:rsidRPr="00BF33A4" w:rsidRDefault="00A8245B" w:rsidP="00A824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March 2016</w:t>
      </w:r>
    </w:p>
    <w:p w:rsidR="006B2F86" w:rsidRPr="00A8245B" w:rsidRDefault="00A8245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A8245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45B" w:rsidRDefault="00A8245B" w:rsidP="00E71FC3">
      <w:pPr>
        <w:spacing w:after="0" w:line="240" w:lineRule="auto"/>
      </w:pPr>
      <w:r>
        <w:separator/>
      </w:r>
    </w:p>
  </w:endnote>
  <w:endnote w:type="continuationSeparator" w:id="0">
    <w:p w:rsidR="00A8245B" w:rsidRDefault="00A824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45B" w:rsidRDefault="00A8245B" w:rsidP="00E71FC3">
      <w:pPr>
        <w:spacing w:after="0" w:line="240" w:lineRule="auto"/>
      </w:pPr>
      <w:r>
        <w:separator/>
      </w:r>
    </w:p>
  </w:footnote>
  <w:footnote w:type="continuationSeparator" w:id="0">
    <w:p w:rsidR="00A8245B" w:rsidRDefault="00A824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45B"/>
    <w:rsid w:val="00A8245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0C102"/>
  <w15:chartTrackingRefBased/>
  <w15:docId w15:val="{38C89159-A544-484B-B3C8-9428EEFA1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2016-03-09T21:47:00Z</dcterms:created>
  <dcterms:modified xsi:type="dcterms:W3CDTF">2016-03-09T21:48:00Z</dcterms:modified>
</cp:coreProperties>
</file>